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F291F2" w14:textId="5A32434C" w:rsidR="00E61721" w:rsidRDefault="00855FB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233CAA">
        <w:rPr>
          <w:rFonts w:cs="Arial"/>
          <w:b/>
          <w:sz w:val="24"/>
          <w:szCs w:val="24"/>
        </w:rPr>
        <w:t>10</w:t>
      </w:r>
      <w:r w:rsidR="0060600A">
        <w:rPr>
          <w:rFonts w:cs="Arial"/>
          <w:b/>
          <w:sz w:val="24"/>
          <w:szCs w:val="24"/>
        </w:rPr>
        <w:t>2</w:t>
      </w:r>
      <w:bookmarkStart w:id="1" w:name="_GoBack"/>
      <w:bookmarkEnd w:id="1"/>
      <w:r>
        <w:rPr>
          <w:b/>
          <w:i/>
          <w:sz w:val="28"/>
        </w:rPr>
        <w:tab/>
      </w:r>
      <w:r w:rsidR="0017201A" w:rsidRPr="0017201A">
        <w:rPr>
          <w:b/>
          <w:i/>
          <w:sz w:val="28"/>
        </w:rPr>
        <w:t>R5-240946</w:t>
      </w:r>
    </w:p>
    <w:p w14:paraId="4BD5D325" w14:textId="50ADED19" w:rsidR="00E61721" w:rsidRPr="0022434D" w:rsidRDefault="0060600A" w:rsidP="002243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Athens, Greece, </w:t>
      </w:r>
      <w:r w:rsidRPr="00A74949">
        <w:rPr>
          <w:b/>
          <w:noProof/>
          <w:sz w:val="24"/>
        </w:rPr>
        <w:t>February</w:t>
      </w:r>
      <w:r>
        <w:rPr>
          <w:b/>
          <w:noProof/>
          <w:sz w:val="24"/>
        </w:rPr>
        <w:t xml:space="preserve"> </w:t>
      </w:r>
      <w:r w:rsidRPr="00A74949">
        <w:rPr>
          <w:b/>
          <w:noProof/>
          <w:sz w:val="24"/>
        </w:rPr>
        <w:t xml:space="preserve">26th </w:t>
      </w:r>
      <w:r>
        <w:rPr>
          <w:b/>
          <w:noProof/>
          <w:sz w:val="24"/>
        </w:rPr>
        <w:t xml:space="preserve">- </w:t>
      </w:r>
      <w:r w:rsidRPr="00A74949">
        <w:rPr>
          <w:b/>
          <w:noProof/>
          <w:sz w:val="24"/>
        </w:rPr>
        <w:t>March 1</w:t>
      </w:r>
      <w:r w:rsidRPr="00A74949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,</w:t>
      </w:r>
      <w:r w:rsidRPr="00A74949">
        <w:rPr>
          <w:b/>
          <w:noProof/>
          <w:sz w:val="24"/>
        </w:rPr>
        <w:t xml:space="preserve"> 2024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E61721" w14:paraId="012E8F2B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2114C" w14:textId="294C3940" w:rsidR="00E61721" w:rsidRDefault="00855FB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 w:rsidR="000E4AD6">
              <w:rPr>
                <w:i/>
                <w:sz w:val="14"/>
              </w:rPr>
              <w:t>1.</w:t>
            </w:r>
            <w:r>
              <w:rPr>
                <w:i/>
                <w:sz w:val="14"/>
              </w:rPr>
              <w:t>0</w:t>
            </w:r>
          </w:p>
        </w:tc>
      </w:tr>
      <w:tr w:rsidR="00E61721" w14:paraId="4570B698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1014" w14:textId="77777777" w:rsidR="00E61721" w:rsidRDefault="00855FB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E61721" w14:paraId="710922AD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1019B6D2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5874259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3CC7D9ED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843898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7BC882" w14:textId="2A28A4C8" w:rsidR="00E61721" w:rsidRDefault="00855FB7" w:rsidP="00DD16D4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DD16D4">
              <w:t xml:space="preserve">PC3 NRCA </w:t>
            </w:r>
            <w:r w:rsidR="0017201A">
              <w:t>1F+</w:t>
            </w:r>
            <w:r w:rsidR="00DD16D4">
              <w:t>3T</w:t>
            </w:r>
          </w:p>
        </w:tc>
      </w:tr>
      <w:tr w:rsidR="00E61721" w14:paraId="19FE85D6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5A002380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525ECD80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5DD46302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613084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2F8F26A0" w14:textId="56A92C86" w:rsidR="00E61721" w:rsidRDefault="00C02C68">
            <w:pPr>
              <w:pStyle w:val="CRCoverPage"/>
              <w:spacing w:after="0"/>
              <w:ind w:left="100"/>
            </w:pPr>
            <w:r>
              <w:t>Verizon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1C98678" w14:textId="77777777" w:rsidR="00E61721" w:rsidRDefault="00E6172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B3861DD" w14:textId="77777777" w:rsidR="00E61721" w:rsidRDefault="00855FB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F44EF" w14:textId="4F4B0495" w:rsidR="00E61721" w:rsidRDefault="00263FC9" w:rsidP="00233CAA">
            <w:pPr>
              <w:pStyle w:val="CRCoverPage"/>
              <w:spacing w:after="0"/>
              <w:ind w:left="100"/>
            </w:pPr>
            <w:r>
              <w:t>02-15-2024</w:t>
            </w:r>
          </w:p>
        </w:tc>
      </w:tr>
    </w:tbl>
    <w:p w14:paraId="37E729EE" w14:textId="77777777" w:rsidR="00E61721" w:rsidRDefault="00E61721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943"/>
        <w:gridCol w:w="142"/>
        <w:gridCol w:w="141"/>
        <w:gridCol w:w="993"/>
        <w:gridCol w:w="283"/>
        <w:gridCol w:w="3119"/>
        <w:gridCol w:w="324"/>
        <w:gridCol w:w="2506"/>
        <w:gridCol w:w="146"/>
      </w:tblGrid>
      <w:tr w:rsidR="00E61721" w14:paraId="249FCDC4" w14:textId="77777777">
        <w:trPr>
          <w:trHeight w:val="113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40600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2B010AE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CC8E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14:paraId="193398F7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FEFC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61F94E5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2A2573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21A59100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</w:tcPr>
          <w:p w14:paraId="67B87AB3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480CBB" w14:textId="429E074E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</w:tcPr>
          <w:p w14:paraId="061D2466" w14:textId="77777777" w:rsidR="00E61721" w:rsidRDefault="00855FB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0A14F4" w14:textId="368266A1" w:rsidR="00E61721" w:rsidRDefault="00C02C6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65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D29B7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F5C2700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38F84A3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28442880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28E6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</w:tcPr>
          <w:p w14:paraId="7DAD6EA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</w:tcBorders>
            <w:shd w:val="clear" w:color="auto" w:fill="auto"/>
          </w:tcPr>
          <w:p w14:paraId="017A5B08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E02E01A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EC8944D" w14:textId="77777777">
        <w:tc>
          <w:tcPr>
            <w:tcW w:w="2226" w:type="dxa"/>
            <w:gridSpan w:val="3"/>
            <w:tcBorders>
              <w:left w:val="single" w:sz="4" w:space="0" w:color="auto"/>
            </w:tcBorders>
          </w:tcPr>
          <w:p w14:paraId="6D512355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Power Class: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5CC5692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PC1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5F6E4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15AE3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2C8C1C13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0FEE032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FC877A" w14:textId="77777777" w:rsidR="00E61721" w:rsidRDefault="00855FB7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E61AA7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994F82" w14:textId="6001CB2C" w:rsidR="00E61721" w:rsidRDefault="008B061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 </w:t>
            </w:r>
          </w:p>
        </w:tc>
      </w:tr>
      <w:tr w:rsidR="00E61721" w14:paraId="4D635F80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161DC37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0EE09FC6" w14:textId="77777777" w:rsidR="00E61721" w:rsidRDefault="00855FB7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5E25DA" w14:textId="17B828CE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DEFB8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75E944B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785390F5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ECF094" w14:textId="77777777" w:rsidR="00E61721" w:rsidRDefault="00855FB7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D6350E" w14:textId="14B8FC6A" w:rsidR="00E61721" w:rsidRDefault="00233CA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BE4B6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33169ABC" w14:textId="77777777">
        <w:tc>
          <w:tcPr>
            <w:tcW w:w="20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26BC2BC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B1A76B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614860A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0B1E12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66B609F0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053AFFC8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43735B3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B7E683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7060F6" w14:textId="3DA7125C" w:rsidR="00E61721" w:rsidRPr="00263FC9" w:rsidRDefault="00705101" w:rsidP="00DD16D4">
            <w:pPr>
              <w:pStyle w:val="CRCoverPage"/>
              <w:spacing w:after="0"/>
              <w:rPr>
                <w:sz w:val="16"/>
                <w:szCs w:val="16"/>
              </w:rPr>
            </w:pPr>
            <w:r w:rsidRPr="00705101">
              <w:rPr>
                <w:sz w:val="16"/>
                <w:szCs w:val="16"/>
              </w:rPr>
              <w:t>CA_n2A-n48A-n77C/-,CA_n5A-n48A-n77C/-,CA_n48A-n66A-n77C/-,CA_n2A-n48A-n77C/CA_n2A-n48A,CA_n2A-n48A-n77C/CA_n2A-n77A,CA_n2A-n48A-n77C/CA_n77C,CA_n5A-n48A-n77C/CA_n5A-n48A,CA_n5A-n48A-n77C/CA_n5A-n77A,CA_n5A-n48A-n77C/CA_n77C,CA_n48A-n66A-n77C/CA_n48A-n66A,CA_n48A-n66A-n77C/CA_n66A-n77A,CA_n48A-n66A-n77C/CA_n77C,CA_n2A-n48A-n77C BCS1/-,CA_n5A-n48A-n77C BCS1/-,CA_n48A-n66A-n77C BCS1/-,CA_n2A-n48A-n77C BCS1/CA_n2A-n48A,CA_n2A-n48A-n77C BCS1/CA_n2A-n77A,CA_n2A-n48A-n77C BCS1/CA_n77C,CA_n5A-n48A-n77C BCS1/CA_n5A-n48A,CA_n5A-n48A-n77C BCS1/CA_n5A-n77A,CA_n5A-n48A-n77C BCS1/CA_n77C,CA_n48A-n66A-n77C BCS1/CA_n48A-n66A,CA_n48A-n66A-n77C BCS1/CA_n66A-n77A,CA_n48A-n66A-n77C BCS1/CA_n77C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44C7E9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592E7A0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70A82349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</w:tcPr>
          <w:p w14:paraId="7D5EA552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2F93A18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36759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494D7D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C5042CB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670BE1D6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shd w:val="clear" w:color="auto" w:fill="auto"/>
          </w:tcPr>
          <w:p w14:paraId="4DE3CEA5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77B6C1B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F0B5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3192158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D657E38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3E1F376B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4E9DDD43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93E2191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9A836D" w14:textId="5571C6BC" w:rsidR="005E3AA7" w:rsidRPr="005E3AA7" w:rsidRDefault="005E3AA7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Work plan showing </w:t>
            </w:r>
            <w:r w:rsidRPr="005E3AA7">
              <w:rPr>
                <w:color w:val="FF0000"/>
                <w:highlight w:val="yellow"/>
                <w:lang w:val="en-US"/>
              </w:rPr>
              <w:t>100</w:t>
            </w:r>
            <w:r w:rsidR="00855FB7" w:rsidRPr="005E3AA7">
              <w:rPr>
                <w:color w:val="FF0000"/>
                <w:highlight w:val="yellow"/>
                <w:lang w:val="en-US"/>
              </w:rPr>
              <w:t>%</w:t>
            </w:r>
            <w:r w:rsidR="00855FB7">
              <w:rPr>
                <w:lang w:val="en-US"/>
              </w:rPr>
              <w:t xml:space="preserve">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B0DEF0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3DDC66C2" w14:textId="77777777">
        <w:tc>
          <w:tcPr>
            <w:tcW w:w="19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A80CC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  <w:shd w:val="clear" w:color="auto" w:fill="auto"/>
          </w:tcPr>
          <w:p w14:paraId="4EFFE1DF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891A34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F0FD6" w14:textId="77777777" w:rsidR="00E61721" w:rsidRDefault="00E61721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F6181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4B5EF299" w14:textId="77777777" w:rsidR="00E61721" w:rsidRDefault="00E61721">
      <w:pPr>
        <w:pStyle w:val="CRCoverPage"/>
        <w:rPr>
          <w:lang w:val="en-US"/>
        </w:rPr>
      </w:pPr>
    </w:p>
    <w:bookmarkEnd w:id="0"/>
    <w:p w14:paraId="5677350A" w14:textId="78C737B3" w:rsidR="00E61721" w:rsidRPr="00C02C68" w:rsidRDefault="00E61721" w:rsidP="00C02C68">
      <w:pPr>
        <w:pStyle w:val="CRCoverPage"/>
        <w:rPr>
          <w:iCs/>
          <w:color w:val="FF0000"/>
          <w:lang w:val="en-US"/>
        </w:rPr>
      </w:pPr>
    </w:p>
    <w:sectPr w:rsidR="00E61721" w:rsidRPr="00C02C68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3F7A90" w14:textId="77777777" w:rsidR="00E35BFF" w:rsidRDefault="00E35BFF">
      <w:pPr>
        <w:spacing w:after="0"/>
      </w:pPr>
      <w:r>
        <w:separator/>
      </w:r>
    </w:p>
  </w:endnote>
  <w:endnote w:type="continuationSeparator" w:id="0">
    <w:p w14:paraId="66C335FF" w14:textId="77777777" w:rsidR="00E35BFF" w:rsidRDefault="00E35B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2F8132" w14:textId="77777777" w:rsidR="00E61721" w:rsidRDefault="00855F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A8E793" w14:textId="77777777" w:rsidR="00E35BFF" w:rsidRDefault="00E35BFF">
      <w:pPr>
        <w:spacing w:after="0"/>
      </w:pPr>
      <w:r>
        <w:separator/>
      </w:r>
    </w:p>
  </w:footnote>
  <w:footnote w:type="continuationSeparator" w:id="0">
    <w:p w14:paraId="0ADDBFE7" w14:textId="77777777" w:rsidR="00E35BFF" w:rsidRDefault="00E35BF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0DECDF" w14:textId="77777777" w:rsidR="00E61721" w:rsidRDefault="00E61721">
    <w:pPr>
      <w:pStyle w:val="Header"/>
    </w:pPr>
  </w:p>
  <w:p w14:paraId="3E4523B1" w14:textId="77777777" w:rsidR="00E61721" w:rsidRDefault="00E617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2F8F"/>
    <w:rsid w:val="000655A6"/>
    <w:rsid w:val="000660AB"/>
    <w:rsid w:val="000716EF"/>
    <w:rsid w:val="00076CC5"/>
    <w:rsid w:val="00080512"/>
    <w:rsid w:val="00082FD5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043B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201A"/>
    <w:rsid w:val="00177B9E"/>
    <w:rsid w:val="00193F85"/>
    <w:rsid w:val="00194277"/>
    <w:rsid w:val="0019620D"/>
    <w:rsid w:val="001A21F4"/>
    <w:rsid w:val="001A304D"/>
    <w:rsid w:val="001A327B"/>
    <w:rsid w:val="001A32C8"/>
    <w:rsid w:val="001A430E"/>
    <w:rsid w:val="001A59E6"/>
    <w:rsid w:val="001A73F9"/>
    <w:rsid w:val="001A7ADA"/>
    <w:rsid w:val="001B06DB"/>
    <w:rsid w:val="001B3934"/>
    <w:rsid w:val="001B43CA"/>
    <w:rsid w:val="001B5D70"/>
    <w:rsid w:val="001C15CB"/>
    <w:rsid w:val="001C2BB4"/>
    <w:rsid w:val="001D02C2"/>
    <w:rsid w:val="001D215A"/>
    <w:rsid w:val="001D4163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2434D"/>
    <w:rsid w:val="00233CAA"/>
    <w:rsid w:val="002347A2"/>
    <w:rsid w:val="00243E1C"/>
    <w:rsid w:val="002451C9"/>
    <w:rsid w:val="0024670C"/>
    <w:rsid w:val="00246B77"/>
    <w:rsid w:val="00251602"/>
    <w:rsid w:val="002567DD"/>
    <w:rsid w:val="002576FD"/>
    <w:rsid w:val="002639E9"/>
    <w:rsid w:val="00263FC9"/>
    <w:rsid w:val="002667B5"/>
    <w:rsid w:val="0027477D"/>
    <w:rsid w:val="00276959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4727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22911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86BB4"/>
    <w:rsid w:val="003903AA"/>
    <w:rsid w:val="003923CB"/>
    <w:rsid w:val="00395A78"/>
    <w:rsid w:val="00395F76"/>
    <w:rsid w:val="003A4EF6"/>
    <w:rsid w:val="003A7FAE"/>
    <w:rsid w:val="003B081E"/>
    <w:rsid w:val="003B552C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1E8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187C"/>
    <w:rsid w:val="004C3DE7"/>
    <w:rsid w:val="004C5A8C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11C4"/>
    <w:rsid w:val="005524D1"/>
    <w:rsid w:val="0055526D"/>
    <w:rsid w:val="00565087"/>
    <w:rsid w:val="005803B9"/>
    <w:rsid w:val="005836AB"/>
    <w:rsid w:val="005858B9"/>
    <w:rsid w:val="005903CC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3DDC"/>
    <w:rsid w:val="005C506F"/>
    <w:rsid w:val="005C7963"/>
    <w:rsid w:val="005D0C9B"/>
    <w:rsid w:val="005D2E01"/>
    <w:rsid w:val="005D4908"/>
    <w:rsid w:val="005D60C0"/>
    <w:rsid w:val="005E3AA7"/>
    <w:rsid w:val="005E3AF3"/>
    <w:rsid w:val="005E609A"/>
    <w:rsid w:val="005E7638"/>
    <w:rsid w:val="005F0415"/>
    <w:rsid w:val="005F0A97"/>
    <w:rsid w:val="005F1314"/>
    <w:rsid w:val="005F20D4"/>
    <w:rsid w:val="005F3DD5"/>
    <w:rsid w:val="005F6EBB"/>
    <w:rsid w:val="00601776"/>
    <w:rsid w:val="00603594"/>
    <w:rsid w:val="0060600A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401"/>
    <w:rsid w:val="006909F9"/>
    <w:rsid w:val="00692AEE"/>
    <w:rsid w:val="006936D0"/>
    <w:rsid w:val="00694E91"/>
    <w:rsid w:val="006A12FF"/>
    <w:rsid w:val="006A4A09"/>
    <w:rsid w:val="006B79D7"/>
    <w:rsid w:val="006C54AA"/>
    <w:rsid w:val="006C6224"/>
    <w:rsid w:val="006C7B3C"/>
    <w:rsid w:val="006D15F9"/>
    <w:rsid w:val="006D3F7D"/>
    <w:rsid w:val="006D7C35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394F"/>
    <w:rsid w:val="00704650"/>
    <w:rsid w:val="00705101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6016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776C0"/>
    <w:rsid w:val="00781F0F"/>
    <w:rsid w:val="00781F96"/>
    <w:rsid w:val="0078357B"/>
    <w:rsid w:val="00784655"/>
    <w:rsid w:val="00785748"/>
    <w:rsid w:val="00786382"/>
    <w:rsid w:val="00791759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359C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95996"/>
    <w:rsid w:val="008A47E3"/>
    <w:rsid w:val="008A7AD2"/>
    <w:rsid w:val="008B061B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46AC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A3A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4094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6FB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1D3C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8722B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2C68"/>
    <w:rsid w:val="00C05429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047A"/>
    <w:rsid w:val="00CA2661"/>
    <w:rsid w:val="00CA3D0C"/>
    <w:rsid w:val="00CA64F9"/>
    <w:rsid w:val="00CB1F4C"/>
    <w:rsid w:val="00CC085E"/>
    <w:rsid w:val="00CC13BA"/>
    <w:rsid w:val="00CC4EC7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332C"/>
    <w:rsid w:val="00D06254"/>
    <w:rsid w:val="00D114E6"/>
    <w:rsid w:val="00D128CB"/>
    <w:rsid w:val="00D14BA0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741E"/>
    <w:rsid w:val="00DC2F86"/>
    <w:rsid w:val="00DC309B"/>
    <w:rsid w:val="00DC4DA2"/>
    <w:rsid w:val="00DD16D4"/>
    <w:rsid w:val="00DD43AE"/>
    <w:rsid w:val="00DE116A"/>
    <w:rsid w:val="00DE147F"/>
    <w:rsid w:val="00DF2B1F"/>
    <w:rsid w:val="00DF5289"/>
    <w:rsid w:val="00DF62CD"/>
    <w:rsid w:val="00E006FA"/>
    <w:rsid w:val="00E026BC"/>
    <w:rsid w:val="00E02D3F"/>
    <w:rsid w:val="00E04987"/>
    <w:rsid w:val="00E12B53"/>
    <w:rsid w:val="00E14D3D"/>
    <w:rsid w:val="00E14E33"/>
    <w:rsid w:val="00E164D5"/>
    <w:rsid w:val="00E26D6A"/>
    <w:rsid w:val="00E31120"/>
    <w:rsid w:val="00E338CB"/>
    <w:rsid w:val="00E33912"/>
    <w:rsid w:val="00E35BFF"/>
    <w:rsid w:val="00E36665"/>
    <w:rsid w:val="00E3737A"/>
    <w:rsid w:val="00E37709"/>
    <w:rsid w:val="00E403D0"/>
    <w:rsid w:val="00E4726B"/>
    <w:rsid w:val="00E477B4"/>
    <w:rsid w:val="00E533B6"/>
    <w:rsid w:val="00E545CD"/>
    <w:rsid w:val="00E60745"/>
    <w:rsid w:val="00E61438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D7B0A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41E"/>
    <w:rsid w:val="00EF371D"/>
    <w:rsid w:val="00EF7DE7"/>
    <w:rsid w:val="00F025A2"/>
    <w:rsid w:val="00F04712"/>
    <w:rsid w:val="00F06975"/>
    <w:rsid w:val="00F12A3B"/>
    <w:rsid w:val="00F1663A"/>
    <w:rsid w:val="00F20828"/>
    <w:rsid w:val="00F22EC7"/>
    <w:rsid w:val="00F24AE7"/>
    <w:rsid w:val="00F327A2"/>
    <w:rsid w:val="00F327CE"/>
    <w:rsid w:val="00F330DD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5414E83"/>
    <w:rsid w:val="1CF22270"/>
    <w:rsid w:val="25741C29"/>
    <w:rsid w:val="27BF730C"/>
    <w:rsid w:val="2E2E26AD"/>
    <w:rsid w:val="6B860A46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CCE5C4"/>
  <w15:docId w15:val="{6335DD31-35A0-4D3A-A12F-4D177AE31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">
    <w:name w:val="(文字) (文字)6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">
    <w:name w:val="(文字) (文字)4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rPr>
      <w:lang w:val="en-GB"/>
    </w:rPr>
  </w:style>
  <w:style w:type="character" w:customStyle="1" w:styleId="BodyTextIndentChar1">
    <w:name w:val="Body Text Indent Char1"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D7F5FDB-0AC9-4BB7-87BE-DD3C06E09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Jinwen Ma</cp:lastModifiedBy>
  <cp:revision>4</cp:revision>
  <cp:lastPrinted>2020-02-05T15:54:00Z</cp:lastPrinted>
  <dcterms:created xsi:type="dcterms:W3CDTF">2024-02-15T19:46:00Z</dcterms:created>
  <dcterms:modified xsi:type="dcterms:W3CDTF">2024-02-15T20:19:00Z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